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C38379" w14:textId="77777777" w:rsidR="00AA23F5" w:rsidRDefault="00AA23F5" w:rsidP="00AA23F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GEFFREY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fl.1416)</w:t>
      </w:r>
    </w:p>
    <w:p w14:paraId="4597AC0C" w14:textId="77777777" w:rsidR="00AA23F5" w:rsidRDefault="00AA23F5" w:rsidP="00AA23F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Yeovil</w:t>
      </w:r>
      <w:proofErr w:type="spellEnd"/>
      <w:r>
        <w:rPr>
          <w:rFonts w:ascii="Times New Roman" w:hAnsi="Times New Roman" w:cs="Times New Roman"/>
          <w:sz w:val="24"/>
          <w:szCs w:val="24"/>
        </w:rPr>
        <w:t>, Somerset. Yeoman.</w:t>
      </w:r>
    </w:p>
    <w:p w14:paraId="66B02232" w14:textId="77777777" w:rsidR="00AA23F5" w:rsidRDefault="00AA23F5" w:rsidP="00AA23F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E1CD034" w14:textId="77777777" w:rsidR="00AA23F5" w:rsidRDefault="00AA23F5" w:rsidP="00AA23F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26C0DEC" w14:textId="77777777" w:rsidR="00AA23F5" w:rsidRDefault="00AA23F5" w:rsidP="00AA23F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1416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one of those against whom the executors of Walter </w:t>
      </w:r>
      <w:proofErr w:type="spellStart"/>
      <w:r>
        <w:rPr>
          <w:rFonts w:ascii="Times New Roman" w:hAnsi="Times New Roman" w:cs="Times New Roman"/>
          <w:sz w:val="24"/>
          <w:szCs w:val="24"/>
        </w:rPr>
        <w:t>Goolde</w:t>
      </w:r>
      <w:proofErr w:type="spellEnd"/>
      <w:r>
        <w:rPr>
          <w:rFonts w:ascii="Times New Roman" w:hAnsi="Times New Roman" w:cs="Times New Roman"/>
          <w:sz w:val="24"/>
          <w:szCs w:val="24"/>
        </w:rPr>
        <w:t>, cutler(q.v.),</w:t>
      </w:r>
    </w:p>
    <w:p w14:paraId="065EBE9A" w14:textId="77777777" w:rsidR="00AA23F5" w:rsidRDefault="00AA23F5" w:rsidP="00AA23F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brought a plaint of debt.</w:t>
      </w:r>
    </w:p>
    <w:p w14:paraId="7BC2BF55" w14:textId="77777777" w:rsidR="00AA23F5" w:rsidRDefault="00AA23F5" w:rsidP="00AA23F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674767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https://waalt.uh.edu/index.php/CP40/621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79332936" w14:textId="77777777" w:rsidR="00AA23F5" w:rsidRDefault="00AA23F5" w:rsidP="00AA23F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AC0EB96" w14:textId="77777777" w:rsidR="00AA23F5" w:rsidRDefault="00AA23F5" w:rsidP="00AA23F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61AB3C9" w14:textId="77777777" w:rsidR="00AA23F5" w:rsidRDefault="00AA23F5" w:rsidP="00AA23F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June 2022</w:t>
      </w:r>
    </w:p>
    <w:p w14:paraId="1E2A289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DCB87F" w14:textId="77777777" w:rsidR="00AA23F5" w:rsidRDefault="00AA23F5" w:rsidP="009139A6">
      <w:r>
        <w:separator/>
      </w:r>
    </w:p>
  </w:endnote>
  <w:endnote w:type="continuationSeparator" w:id="0">
    <w:p w14:paraId="45FB415F" w14:textId="77777777" w:rsidR="00AA23F5" w:rsidRDefault="00AA23F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3513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79D7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F1B9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64BFAA" w14:textId="77777777" w:rsidR="00AA23F5" w:rsidRDefault="00AA23F5" w:rsidP="009139A6">
      <w:r>
        <w:separator/>
      </w:r>
    </w:p>
  </w:footnote>
  <w:footnote w:type="continuationSeparator" w:id="0">
    <w:p w14:paraId="3AD544E2" w14:textId="77777777" w:rsidR="00AA23F5" w:rsidRDefault="00AA23F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EC76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1E24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69AF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3F5"/>
    <w:rsid w:val="000666E0"/>
    <w:rsid w:val="002510B7"/>
    <w:rsid w:val="005C130B"/>
    <w:rsid w:val="00826F5C"/>
    <w:rsid w:val="009139A6"/>
    <w:rsid w:val="009448BB"/>
    <w:rsid w:val="00A3176C"/>
    <w:rsid w:val="00AA23F5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56B9DF"/>
  <w15:chartTrackingRefBased/>
  <w15:docId w15:val="{E1E7B428-F996-47D1-834D-E34042FE6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A23F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2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2022-06-27T07:12:00Z</dcterms:created>
  <dcterms:modified xsi:type="dcterms:W3CDTF">2022-06-27T07:13:00Z</dcterms:modified>
</cp:coreProperties>
</file>